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3EAFD" w14:textId="1D9C448F" w:rsidR="00C4467A" w:rsidRDefault="00C4467A" w:rsidP="007F44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CRAWECESTRE</w:t>
      </w:r>
      <w:r>
        <w:rPr>
          <w:rFonts w:cs="Times New Roman"/>
          <w:szCs w:val="24"/>
        </w:rPr>
        <w:t xml:space="preserve">        (d.ca.1416)</w:t>
      </w:r>
    </w:p>
    <w:p w14:paraId="621D7EF5" w14:textId="77777777" w:rsidR="00C4467A" w:rsidRDefault="00C4467A" w:rsidP="007F4452">
      <w:pPr>
        <w:pStyle w:val="NoSpacing"/>
        <w:rPr>
          <w:rFonts w:cs="Times New Roman"/>
          <w:szCs w:val="24"/>
        </w:rPr>
      </w:pPr>
    </w:p>
    <w:p w14:paraId="2A321D54" w14:textId="77777777" w:rsidR="00C4467A" w:rsidRDefault="00C4467A" w:rsidP="007F4452">
      <w:pPr>
        <w:pStyle w:val="NoSpacing"/>
        <w:rPr>
          <w:rFonts w:cs="Times New Roman"/>
          <w:szCs w:val="24"/>
        </w:rPr>
      </w:pPr>
    </w:p>
    <w:p w14:paraId="7DDC682D" w14:textId="7F408920" w:rsidR="00C4467A" w:rsidRDefault="00C4467A" w:rsidP="007F44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Sep.1416</w:t>
      </w:r>
      <w:r>
        <w:rPr>
          <w:rFonts w:cs="Times New Roman"/>
          <w:szCs w:val="24"/>
        </w:rPr>
        <w:tab/>
        <w:t xml:space="preserve">The Escheator of Northumberland was ordered to take his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into the</w:t>
      </w:r>
    </w:p>
    <w:p w14:paraId="5C61D212" w14:textId="47FA4593" w:rsidR="00C4467A" w:rsidRDefault="00C4467A" w:rsidP="007F44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King’s hands as he had recently died.     (C.F.R. 1413-22 p.144).</w:t>
      </w:r>
    </w:p>
    <w:p w14:paraId="65881DFD" w14:textId="77777777" w:rsidR="00C4467A" w:rsidRDefault="00C4467A" w:rsidP="007F4452">
      <w:pPr>
        <w:pStyle w:val="NoSpacing"/>
        <w:rPr>
          <w:rFonts w:cs="Times New Roman"/>
          <w:szCs w:val="24"/>
        </w:rPr>
      </w:pPr>
    </w:p>
    <w:p w14:paraId="6229C180" w14:textId="77777777" w:rsidR="00C4467A" w:rsidRDefault="00C4467A" w:rsidP="007F4452">
      <w:pPr>
        <w:pStyle w:val="NoSpacing"/>
        <w:rPr>
          <w:rFonts w:cs="Times New Roman"/>
          <w:szCs w:val="24"/>
        </w:rPr>
      </w:pPr>
    </w:p>
    <w:p w14:paraId="1F34A99F" w14:textId="45F3A3BF" w:rsidR="00C4467A" w:rsidRDefault="00C4467A" w:rsidP="007F445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June 2025</w:t>
      </w:r>
    </w:p>
    <w:p w14:paraId="0B3FA16B" w14:textId="77777777" w:rsidR="00C4467A" w:rsidRPr="00C4467A" w:rsidRDefault="00C4467A" w:rsidP="007F4452">
      <w:pPr>
        <w:pStyle w:val="NoSpacing"/>
        <w:rPr>
          <w:rFonts w:cs="Times New Roman"/>
          <w:szCs w:val="24"/>
        </w:rPr>
      </w:pPr>
    </w:p>
    <w:p w14:paraId="5C258A11" w14:textId="5DD575DC" w:rsidR="007F4452" w:rsidRPr="007F4452" w:rsidRDefault="007F4452" w:rsidP="00292229">
      <w:pPr>
        <w:pStyle w:val="NoSpacing"/>
        <w:rPr>
          <w:rFonts w:cs="Times New Roman"/>
          <w:szCs w:val="24"/>
        </w:rPr>
      </w:pPr>
    </w:p>
    <w:p w14:paraId="184CE0F0" w14:textId="7C610365" w:rsidR="00292229" w:rsidRPr="00292229" w:rsidRDefault="00292229" w:rsidP="00292229">
      <w:pPr>
        <w:pStyle w:val="NoSpacing"/>
        <w:rPr>
          <w:rFonts w:cs="Times New Roman"/>
          <w:szCs w:val="24"/>
        </w:rPr>
      </w:pPr>
    </w:p>
    <w:p w14:paraId="1D46E0DE" w14:textId="101EB007" w:rsidR="00292229" w:rsidRPr="00292229" w:rsidRDefault="00292229" w:rsidP="00292229">
      <w:pPr>
        <w:pStyle w:val="NoSpacing"/>
        <w:rPr>
          <w:rFonts w:cs="Times New Roman"/>
          <w:szCs w:val="24"/>
        </w:rPr>
      </w:pPr>
    </w:p>
    <w:p w14:paraId="30ACBE5B" w14:textId="7203AACD" w:rsidR="00292229" w:rsidRPr="00292229" w:rsidRDefault="00292229" w:rsidP="009139A6">
      <w:pPr>
        <w:pStyle w:val="NoSpacing"/>
        <w:rPr>
          <w:rFonts w:cs="Times New Roman"/>
          <w:szCs w:val="24"/>
        </w:rPr>
      </w:pPr>
    </w:p>
    <w:sectPr w:rsidR="00292229" w:rsidRPr="002922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B0523" w14:textId="77777777" w:rsidR="00292229" w:rsidRDefault="00292229" w:rsidP="009139A6">
      <w:r>
        <w:separator/>
      </w:r>
    </w:p>
  </w:endnote>
  <w:endnote w:type="continuationSeparator" w:id="0">
    <w:p w14:paraId="50FCFE92" w14:textId="77777777" w:rsidR="00292229" w:rsidRDefault="002922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F61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81A8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87E5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C249F" w14:textId="77777777" w:rsidR="00292229" w:rsidRDefault="00292229" w:rsidP="009139A6">
      <w:r>
        <w:separator/>
      </w:r>
    </w:p>
  </w:footnote>
  <w:footnote w:type="continuationSeparator" w:id="0">
    <w:p w14:paraId="6797A469" w14:textId="77777777" w:rsidR="00292229" w:rsidRDefault="002922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E5CE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6CD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BAA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229"/>
    <w:rsid w:val="000666E0"/>
    <w:rsid w:val="000A2E7A"/>
    <w:rsid w:val="001307AC"/>
    <w:rsid w:val="00190DFA"/>
    <w:rsid w:val="002510B7"/>
    <w:rsid w:val="00270799"/>
    <w:rsid w:val="002737D5"/>
    <w:rsid w:val="00292229"/>
    <w:rsid w:val="00357E4A"/>
    <w:rsid w:val="005C130B"/>
    <w:rsid w:val="007F4452"/>
    <w:rsid w:val="00826F5C"/>
    <w:rsid w:val="008725BE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4467A"/>
    <w:rsid w:val="00C71834"/>
    <w:rsid w:val="00CB4ED9"/>
    <w:rsid w:val="00D72F1F"/>
    <w:rsid w:val="00DE227A"/>
    <w:rsid w:val="00E23C9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6393C"/>
  <w15:chartTrackingRefBased/>
  <w15:docId w15:val="{CE1DC7E9-BCCA-482D-A901-5C5AC954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34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2025-06-04T19:49:00Z</dcterms:created>
  <dcterms:modified xsi:type="dcterms:W3CDTF">2025-06-04T20:38:00Z</dcterms:modified>
</cp:coreProperties>
</file>